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STONARD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Winchester.</w:t>
      </w: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She and William Forst(q.v.), related in the third and fourth degrees of</w:t>
      </w:r>
    </w:p>
    <w:p w:rsidR="006F1549" w:rsidRDefault="006F1549" w:rsidP="006F154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6F1549" w:rsidRDefault="006F1549" w:rsidP="006F154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p.7)</w:t>
      </w: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549" w:rsidRDefault="006F1549" w:rsidP="006F1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549" w:rsidRDefault="006F1549" w:rsidP="00564E3C">
      <w:pPr>
        <w:spacing w:after="0" w:line="240" w:lineRule="auto"/>
      </w:pPr>
      <w:r>
        <w:separator/>
      </w:r>
    </w:p>
  </w:endnote>
  <w:endnote w:type="continuationSeparator" w:id="0">
    <w:p w:rsidR="006F1549" w:rsidRDefault="006F15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1549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549" w:rsidRDefault="006F1549" w:rsidP="00564E3C">
      <w:pPr>
        <w:spacing w:after="0" w:line="240" w:lineRule="auto"/>
      </w:pPr>
      <w:r>
        <w:separator/>
      </w:r>
    </w:p>
  </w:footnote>
  <w:footnote w:type="continuationSeparator" w:id="0">
    <w:p w:rsidR="006F1549" w:rsidRDefault="006F15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549"/>
    <w:rsid w:val="00372DC6"/>
    <w:rsid w:val="00564E3C"/>
    <w:rsid w:val="0064591D"/>
    <w:rsid w:val="006F154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5F17E8-3816-4BFE-A781-7B1B4225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2016-01-09T19:18:00Z</dcterms:created>
  <dcterms:modified xsi:type="dcterms:W3CDTF">2016-01-09T19:19:00Z</dcterms:modified>
</cp:coreProperties>
</file>